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245795FD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031E5C">
        <w:rPr>
          <w:b/>
          <w:noProof/>
          <w:sz w:val="24"/>
        </w:rPr>
        <w:t>18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031E5C">
        <w:rPr>
          <w:b/>
          <w:noProof/>
          <w:sz w:val="24"/>
        </w:rPr>
        <w:t>5389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649CC5F9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031E5C">
        <w:rPr>
          <w:rFonts w:eastAsia="Batang" w:cs="Arial"/>
          <w:sz w:val="18"/>
          <w:szCs w:val="18"/>
          <w:lang w:eastAsia="zh-CN"/>
        </w:rPr>
        <w:t>(revision of C3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031E5C">
        <w:rPr>
          <w:rFonts w:eastAsia="Batang" w:cs="Arial"/>
          <w:sz w:val="18"/>
          <w:szCs w:val="18"/>
          <w:lang w:eastAsia="zh-CN"/>
        </w:rPr>
        <w:t>5172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4F0C13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4CA13F0D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0FCAAFD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5838A0DF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162289B5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E0E1265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  <w:bookmarkStart w:id="0" w:name="_GoBack"/>
      <w:bookmarkEnd w:id="0"/>
    </w:p>
    <w:p w14:paraId="5349B1AE" w14:textId="54DB113E" w:rsidR="00FA2810" w:rsidRDefault="00FA2810" w:rsidP="004F0C13">
      <w:pPr>
        <w:pStyle w:val="B3"/>
      </w:pPr>
      <w:r>
        <w:t>-</w:t>
      </w:r>
      <w:r>
        <w:tab/>
      </w:r>
      <w:r w:rsidR="00520920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5530C786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20920">
        <w:rPr>
          <w:lang w:val="en-US"/>
        </w:rPr>
        <w:t>Enhancements developed under 5GSAT_ARCH-CT 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32128E6E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4EC0C50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4F0C13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4F0C13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4F0C13" w:rsidRDefault="000F7A05" w:rsidP="004F0C13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4BAB5" w14:textId="77777777" w:rsidR="0041409E" w:rsidRDefault="0041409E">
      <w:r>
        <w:separator/>
      </w:r>
    </w:p>
  </w:endnote>
  <w:endnote w:type="continuationSeparator" w:id="0">
    <w:p w14:paraId="5234E43C" w14:textId="77777777" w:rsidR="0041409E" w:rsidRDefault="0041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E9555" w14:textId="77777777" w:rsidR="0041409E" w:rsidRDefault="0041409E">
      <w:r>
        <w:separator/>
      </w:r>
    </w:p>
  </w:footnote>
  <w:footnote w:type="continuationSeparator" w:id="0">
    <w:p w14:paraId="46C49A15" w14:textId="77777777" w:rsidR="0041409E" w:rsidRDefault="00414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1E5C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1409E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0C13"/>
    <w:rsid w:val="004F268E"/>
    <w:rsid w:val="00506900"/>
    <w:rsid w:val="005161E7"/>
    <w:rsid w:val="00520920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2D39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239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6FE3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5D7E1-F898-4608-80A4-D5186728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847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4</cp:revision>
  <cp:lastPrinted>2000-02-29T10:31:00Z</cp:lastPrinted>
  <dcterms:created xsi:type="dcterms:W3CDTF">2021-10-13T12:40:00Z</dcterms:created>
  <dcterms:modified xsi:type="dcterms:W3CDTF">2021-10-13T12:44:00Z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